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B0B" w:rsidRPr="00CF2C35" w:rsidRDefault="004B0B0B" w:rsidP="004B0B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 xml:space="preserve">Robert NOBBES (alias </w:t>
      </w:r>
      <w:proofErr w:type="gramStart"/>
      <w:r w:rsidRPr="00CF2C35">
        <w:rPr>
          <w:rFonts w:ascii="Times New Roman" w:hAnsi="Times New Roman" w:cs="Times New Roman"/>
          <w:sz w:val="24"/>
          <w:szCs w:val="24"/>
          <w:u w:val="single"/>
        </w:rPr>
        <w:t>LYTERMAN)</w:t>
      </w:r>
      <w:r w:rsidRPr="00CF2C3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CF2C35">
        <w:rPr>
          <w:rFonts w:ascii="Times New Roman" w:hAnsi="Times New Roman" w:cs="Times New Roman"/>
          <w:sz w:val="24"/>
          <w:szCs w:val="24"/>
        </w:rPr>
        <w:t xml:space="preserve">   (fl.1505-6)</w:t>
      </w:r>
    </w:p>
    <w:p w:rsidR="004B0B0B" w:rsidRPr="00CF2C35" w:rsidRDefault="004B0B0B" w:rsidP="004B0B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of Sandwich, Kent.</w:t>
      </w:r>
    </w:p>
    <w:p w:rsidR="004B0B0B" w:rsidRPr="00CF2C35" w:rsidRDefault="004B0B0B" w:rsidP="004B0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B0B" w:rsidRPr="00CF2C35" w:rsidRDefault="004B0B0B" w:rsidP="004B0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B0B" w:rsidRPr="00CF2C35" w:rsidRDefault="004B0B0B" w:rsidP="004B0B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 xml:space="preserve">         1505-6</w:t>
      </w:r>
      <w:r w:rsidRPr="00CF2C35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 xml:space="preserve"> p.347)</w:t>
      </w:r>
    </w:p>
    <w:p w:rsidR="004B0B0B" w:rsidRPr="00CF2C35" w:rsidRDefault="004B0B0B" w:rsidP="004B0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B0B" w:rsidRPr="00CF2C35" w:rsidRDefault="004B0B0B" w:rsidP="004B0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0B0B" w:rsidRPr="00CF2C35" w:rsidRDefault="004B0B0B" w:rsidP="004B0B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2 April 2016</w:t>
      </w:r>
    </w:p>
    <w:p w:rsidR="006B2F86" w:rsidRPr="00E71FC3" w:rsidRDefault="004B0B0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B0B" w:rsidRDefault="004B0B0B" w:rsidP="00E71FC3">
      <w:pPr>
        <w:spacing w:after="0" w:line="240" w:lineRule="auto"/>
      </w:pPr>
      <w:r>
        <w:separator/>
      </w:r>
    </w:p>
  </w:endnote>
  <w:endnote w:type="continuationSeparator" w:id="0">
    <w:p w:rsidR="004B0B0B" w:rsidRDefault="004B0B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B0B" w:rsidRDefault="004B0B0B" w:rsidP="00E71FC3">
      <w:pPr>
        <w:spacing w:after="0" w:line="240" w:lineRule="auto"/>
      </w:pPr>
      <w:r>
        <w:separator/>
      </w:r>
    </w:p>
  </w:footnote>
  <w:footnote w:type="continuationSeparator" w:id="0">
    <w:p w:rsidR="004B0B0B" w:rsidRDefault="004B0B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B0B"/>
    <w:rsid w:val="004B0B0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FDAAAB-5D2B-4F35-AB73-3F0DE4AE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2016-04-10T18:58:00Z</dcterms:created>
  <dcterms:modified xsi:type="dcterms:W3CDTF">2016-04-10T18:58:00Z</dcterms:modified>
</cp:coreProperties>
</file>